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51375012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F62DD5">
        <w:rPr>
          <w:rFonts w:asciiTheme="minorHAnsi" w:hAnsiTheme="minorHAnsi" w:cstheme="minorHAnsi"/>
          <w:sz w:val="20"/>
          <w:szCs w:val="20"/>
        </w:rPr>
        <w:t>.1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0958CB4D" w:rsidR="00E72FDC" w:rsidRPr="00F8423C" w:rsidRDefault="00112C48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SPZOZ.DŚM-ZP</w:t>
      </w:r>
      <w:r w:rsidR="00F62DD5">
        <w:rPr>
          <w:rFonts w:asciiTheme="minorHAnsi" w:hAnsiTheme="minorHAnsi" w:cstheme="minorHAnsi"/>
          <w:bCs/>
          <w:sz w:val="20"/>
          <w:szCs w:val="20"/>
        </w:rPr>
        <w:t>.240.0</w:t>
      </w:r>
      <w:r w:rsidR="00295268">
        <w:rPr>
          <w:rFonts w:asciiTheme="minorHAnsi" w:hAnsiTheme="minorHAnsi" w:cstheme="minorHAnsi"/>
          <w:bCs/>
          <w:sz w:val="20"/>
          <w:szCs w:val="20"/>
        </w:rPr>
        <w:t>7</w:t>
      </w:r>
      <w:r w:rsidR="00F62DD5">
        <w:rPr>
          <w:rFonts w:asciiTheme="minorHAnsi" w:hAnsiTheme="minorHAnsi" w:cstheme="minorHAnsi"/>
          <w:bCs/>
          <w:sz w:val="20"/>
          <w:szCs w:val="20"/>
        </w:rPr>
        <w:t>.</w:t>
      </w:r>
      <w:r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4234D3B0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47CDBF90" w:rsidR="00281DC6" w:rsidRPr="00F23F05" w:rsidRDefault="00281DC6" w:rsidP="004B6C66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Zadanie 1 </w:t>
            </w:r>
            <w:r w:rsidR="00295268">
              <w:rPr>
                <w:rFonts w:asciiTheme="minorHAnsi" w:hAnsiTheme="minorHAnsi" w:cstheme="minorHAnsi"/>
                <w:b/>
                <w:bCs/>
              </w:rPr>
              <w:t>WYPOSAŻENIE MEDYCZNE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2E105764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(Dz.</w:t>
      </w:r>
      <w:r w:rsidR="00295268">
        <w:rPr>
          <w:rFonts w:asciiTheme="minorHAnsi" w:hAnsiTheme="minorHAnsi" w:cstheme="minorHAnsi"/>
          <w:sz w:val="20"/>
          <w:szCs w:val="20"/>
        </w:rPr>
        <w:t>U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 xml:space="preserve">pn.: </w:t>
      </w:r>
      <w:r w:rsidR="00295268">
        <w:rPr>
          <w:rFonts w:asciiTheme="minorHAnsi" w:hAnsiTheme="minorHAnsi" w:cstheme="minorHAnsi"/>
          <w:b/>
          <w:bCs/>
          <w:sz w:val="20"/>
          <w:szCs w:val="20"/>
        </w:rPr>
        <w:t>Zakup sprzętu medycznego i wyposażenia w ramach projektu „Dostosowanie budynku „B” SPZOZ w Kole na potrzeby Zakładu Opiekuńczo-Leczniczego</w:t>
      </w:r>
      <w:r w:rsid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2C48" w:rsidRPr="00F8423C" w14:paraId="1E545AE2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14D51DE" w14:textId="7AA2ED39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112C48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E4A9574" w14:textId="77777777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9E2868" w14:textId="7655E064" w:rsidR="00281DC6" w:rsidRPr="00F8423C" w:rsidRDefault="00281DC6" w:rsidP="00F8423C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7ACB66A2" w14:textId="77777777" w:rsidR="00C377E6" w:rsidRPr="00F8423C" w:rsidRDefault="00C377E6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3606F13" w14:textId="43F55539" w:rsidR="00F8423C" w:rsidRPr="00F8423C" w:rsidRDefault="00DF35DC" w:rsidP="00F842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 w:themeColor="text1"/>
          <w:sz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Za wykonanie przedmiotu Umowy Wykonawca otrzyma wynagrodzenie w kwocie</w:t>
      </w:r>
      <w:r w:rsidR="00F8423C"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:</w:t>
      </w:r>
    </w:p>
    <w:p w14:paraId="292FBA9E" w14:textId="0DD19B9B" w:rsidR="00DF35DC" w:rsidRDefault="00DF35DC" w:rsidP="00757AB3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………………………….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 z 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zgodnie z wartościami dla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poszczególnych </w:t>
      </w:r>
      <w:r w:rsidR="00183D95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elementów wyposażenia</w:t>
      </w:r>
      <w:r w:rsidR="004660B2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przedmiotu zamówienia</w:t>
      </w:r>
      <w:r w:rsidR="00757AB3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, w tym</w:t>
      </w:r>
      <w:r w:rsidR="00606350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:</w:t>
      </w:r>
    </w:p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1417"/>
        <w:gridCol w:w="1276"/>
        <w:gridCol w:w="850"/>
        <w:gridCol w:w="1560"/>
        <w:gridCol w:w="1530"/>
      </w:tblGrid>
      <w:tr w:rsidR="00463832" w14:paraId="56A69CAB" w14:textId="2B2AF93A" w:rsidTr="00757AB3">
        <w:trPr>
          <w:trHeight w:val="6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856" w14:textId="1114A515" w:rsidR="004660B2" w:rsidRDefault="004B6C66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Pakiet </w:t>
            </w:r>
            <w:r w:rsidR="00463832"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  <w:p w14:paraId="061F980B" w14:textId="117C1553" w:rsidR="00463832" w:rsidRPr="00A24D7C" w:rsidRDefault="004660B2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83D95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Wyposażenie medyczne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8B68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CB1B" w14:textId="0B6D0CC1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Cena</w:t>
            </w:r>
            <w:r w:rsidR="00183D95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jednostkowa </w:t>
            </w: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98BB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3A8B" w14:textId="34975674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VAT </w:t>
            </w:r>
            <w:r w:rsidR="00C2766B"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71F4" w14:textId="77777777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4B3CFFEE" w14:textId="523889A5" w:rsidR="00463832" w:rsidRPr="00A24D7C" w:rsidRDefault="00463832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144" w14:textId="7756F271" w:rsidR="00463832" w:rsidRPr="00A24D7C" w:rsidRDefault="003261A7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Oferowany t</w:t>
            </w:r>
            <w:r w:rsidR="004660B2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ermin realizacji przedmiotu zamówienia</w:t>
            </w:r>
          </w:p>
        </w:tc>
      </w:tr>
      <w:tr w:rsidR="00757AB3" w14:paraId="387A6720" w14:textId="7F82203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53279" w14:textId="41AA5C06" w:rsidR="00757AB3" w:rsidRPr="00BA3346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Łóżka szpitalne standard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E2A72" w14:textId="713E6B3E" w:rsidR="00757AB3" w:rsidRDefault="001D2B79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F0CC3" w14:textId="08392E54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7B44" w14:textId="05577BE8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C527" w14:textId="1FCC8D5A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AB8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E1AE500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73BD009C" w14:textId="67B2A0C0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2F723" w14:textId="6A32DA02" w:rsidR="00183D95" w:rsidRPr="00BA3346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 xml:space="preserve">Łóżka szpitalne </w:t>
            </w:r>
            <w:proofErr w:type="spellStart"/>
            <w:r>
              <w:rPr>
                <w:rFonts w:ascii="Aptos Narrow" w:hAnsi="Aptos Narrow"/>
                <w:sz w:val="22"/>
                <w:szCs w:val="22"/>
              </w:rPr>
              <w:t>bariatryczne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FE29E" w14:textId="02A50EFB" w:rsidR="00757AB3" w:rsidRDefault="001D2B79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58643" w14:textId="7C9431DE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CA163" w14:textId="32D6FC2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84647" w14:textId="14B3051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4C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ACDCB0D" w14:textId="77777777" w:rsidR="00757AB3" w:rsidRDefault="00757AB3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757AB3" w14:paraId="4ACB6776" w14:textId="7FF0E092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27FB" w14:textId="4B6F6EA1" w:rsidR="00757AB3" w:rsidRPr="00BA3346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 xml:space="preserve">Szafka przyłóżkowa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27D02" w14:textId="54EAB6B0" w:rsidR="00757AB3" w:rsidRDefault="001D2B79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291BE" w14:textId="32DF40C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DB98" w14:textId="1CEFB42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E518D" w14:textId="5C49F959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18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6E4316E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393380C7" w14:textId="51CED70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D0084" w14:textId="39E33FF9" w:rsidR="00757AB3" w:rsidRPr="00BA3346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Kozetka lekarska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C250" w14:textId="0CF3F786" w:rsidR="00757AB3" w:rsidRDefault="001D2B79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0425E" w14:textId="34971D6B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ED8AD" w14:textId="66C87E03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5E74" w14:textId="39C5728E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21A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071C017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17F78F21" w14:textId="19E022B8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016DB" w14:textId="470B01D2" w:rsidR="00757AB3" w:rsidRPr="00BA3346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 xml:space="preserve">Wózki transportowe </w:t>
            </w:r>
            <w:proofErr w:type="spellStart"/>
            <w:r>
              <w:rPr>
                <w:rFonts w:ascii="Aptos Narrow" w:hAnsi="Aptos Narrow"/>
                <w:sz w:val="22"/>
                <w:szCs w:val="22"/>
              </w:rPr>
              <w:t>bariatryczne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98AC1" w14:textId="066B8BC7" w:rsidR="00757AB3" w:rsidRDefault="001D2B79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CD49F" w14:textId="73D066A2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5AEAD" w14:textId="3D80086F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B17AA" w14:textId="2450740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03B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6A0B526" w14:textId="77777777" w:rsidR="00757AB3" w:rsidRDefault="00757AB3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07F6B2CB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5A77F" w14:textId="4398E316" w:rsidR="00183D95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Wózki do leków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77108" w14:textId="66DDF854" w:rsidR="00183D95" w:rsidRDefault="001D2B79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F4B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485F3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370D9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02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4BD947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1ABEBBE9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13ACE" w14:textId="10ABDF0A" w:rsidR="00183D95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Wózki do zwłok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9B7A4" w14:textId="6C8CA0B4" w:rsidR="00183D95" w:rsidRDefault="001D2B79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7015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C577A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C57B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136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206340EE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11F0CBF7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CA430" w14:textId="1E020170" w:rsidR="00183D95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Szafy na leki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38D39" w14:textId="69FE12B3" w:rsidR="00183D95" w:rsidRDefault="001D2B79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D77A3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56F8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C4F1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371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CC37874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183D95" w14:paraId="2B7564E9" w14:textId="77777777" w:rsidTr="00183D95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604DE" w14:textId="2703786A" w:rsidR="00183D95" w:rsidRDefault="00183D95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lastRenderedPageBreak/>
              <w:t>Krzesła dla pacjentów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591BD" w14:textId="1658AF26" w:rsidR="00183D95" w:rsidRDefault="001D2B79" w:rsidP="00A24D7C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4D860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DB71C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69E04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80F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4BFC1A9" w14:textId="77777777" w:rsidR="00183D95" w:rsidRDefault="00183D95">
            <w:pPr>
              <w:jc w:val="right"/>
              <w:rPr>
                <w:rFonts w:ascii="Aptos Narrow" w:hAnsi="Aptos Narrow"/>
                <w:sz w:val="22"/>
                <w:szCs w:val="22"/>
              </w:rPr>
            </w:pPr>
          </w:p>
        </w:tc>
      </w:tr>
      <w:tr w:rsidR="00757AB3" w14:paraId="01AF0866" w14:textId="77777777" w:rsidTr="00757AB3">
        <w:trPr>
          <w:trHeight w:val="44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8698" w14:textId="189DE2F7" w:rsidR="00757AB3" w:rsidRPr="00183D95" w:rsidRDefault="00183D95" w:rsidP="00A24D7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83D95">
              <w:rPr>
                <w:rFonts w:ascii="Aptos Narrow" w:hAnsi="Aptos Narrow"/>
                <w:color w:val="000000"/>
                <w:sz w:val="22"/>
                <w:szCs w:val="22"/>
              </w:rPr>
              <w:t xml:space="preserve">Szafy 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na dokumentację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5AAD" w14:textId="634412CE" w:rsidR="00757AB3" w:rsidRDefault="001D2B79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65013" w14:textId="77777777" w:rsidR="00757AB3" w:rsidRDefault="00757AB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CFB4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F0E52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924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14:paraId="4573AC8A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3D95" w14:paraId="744F4F2B" w14:textId="77777777" w:rsidTr="00757AB3">
        <w:trPr>
          <w:trHeight w:val="44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2BFC" w14:textId="7658C733" w:rsidR="00183D95" w:rsidRPr="00183D95" w:rsidRDefault="00183D95" w:rsidP="00A24D7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183D95">
              <w:rPr>
                <w:rFonts w:ascii="Aptos Narrow" w:hAnsi="Aptos Narrow"/>
                <w:color w:val="000000"/>
                <w:sz w:val="22"/>
                <w:szCs w:val="22"/>
              </w:rPr>
              <w:t>Wózki do transportu posiłków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24C6B" w14:textId="4592460C" w:rsidR="00183D95" w:rsidRDefault="001D2B79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97F5" w14:textId="77777777" w:rsidR="00183D95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9236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CD01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595C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14:paraId="1572E887" w14:textId="77777777" w:rsidR="00183D95" w:rsidRDefault="00183D95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7AB3" w14:paraId="23941D45" w14:textId="45058592" w:rsidTr="00183D9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44D03" w14:textId="727D9E9B" w:rsidR="00757AB3" w:rsidRDefault="00183D95" w:rsidP="00757AB3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B61CE" w14:textId="2D2722E5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3DD06" w14:textId="51728448" w:rsidR="00757AB3" w:rsidRDefault="00183D9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30A12" w14:textId="221ADA0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614AE" w14:textId="2CDC7FAD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BF5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7FE21038" w14:textId="77777777" w:rsidR="00757AB3" w:rsidRDefault="00757AB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BEAF05" w14:textId="77777777" w:rsidR="005D6A2B" w:rsidRDefault="005D6A2B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110E7772" w14:textId="0E14243B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3D53D373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uważamy się za związanych niniejszą ofertą na czas wskazany w Specyfikacji Warunków Zamówienia</w:t>
      </w:r>
      <w:r w:rsidR="00E775CB">
        <w:rPr>
          <w:rFonts w:asciiTheme="minorHAnsi" w:hAnsiTheme="minorHAnsi" w:cstheme="minorHAnsi"/>
          <w:sz w:val="20"/>
          <w:szCs w:val="20"/>
        </w:rPr>
        <w:t xml:space="preserve"> tj. </w:t>
      </w:r>
      <w:r w:rsidR="00E775CB" w:rsidRPr="003D0170">
        <w:rPr>
          <w:rFonts w:asciiTheme="minorHAnsi" w:hAnsiTheme="minorHAnsi" w:cstheme="minorHAnsi"/>
          <w:b/>
          <w:bCs/>
          <w:sz w:val="20"/>
          <w:szCs w:val="20"/>
        </w:rPr>
        <w:t>90 dni</w:t>
      </w:r>
      <w:r w:rsidRPr="003D0170">
        <w:rPr>
          <w:rFonts w:asciiTheme="minorHAnsi" w:hAnsiTheme="minorHAnsi" w:cstheme="minorHAnsi"/>
          <w:b/>
          <w:bCs/>
          <w:sz w:val="20"/>
          <w:szCs w:val="20"/>
        </w:rPr>
        <w:t>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art.108 ust 1 pkt 1-6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13F5386E" w14:textId="77777777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18290E1" w14:textId="3AEC45BC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Oświadczamy, że realizacja przedmiotu zamówienia będzie zgodna z zasadą DNSH (Do No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02D4AD6F" w14:textId="0D46CB95" w:rsidR="00281DC6" w:rsidRPr="00F8423C" w:rsidRDefault="00281DC6" w:rsidP="00112C48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340E3FA9" w14:textId="431D18B5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C1B0D0C" w14:textId="76652065" w:rsidR="00FD1500" w:rsidRDefault="00FD1500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221778341"/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6191F9B3" w14:textId="6697987B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8A88101" w14:textId="5432EA37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5EB8BF67" w14:textId="25232CD6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</w:p>
    <w:p w14:paraId="1F9C1B63" w14:textId="64273651" w:rsidR="00FD1500" w:rsidRPr="003D0170" w:rsidRDefault="00FD1500" w:rsidP="003D017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8"/>
    </w:p>
    <w:p w14:paraId="5349E88E" w14:textId="62AA58BC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0F549A56" w:rsidR="00281DC6" w:rsidRPr="00757AB3" w:rsidRDefault="00112C48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proofErr w:type="spellStart"/>
      <w:r w:rsidRPr="00757AB3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  <w:proofErr w:type="spellEnd"/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96A3C" w14:textId="77777777" w:rsidR="004B669F" w:rsidRDefault="004B669F">
      <w:r>
        <w:separator/>
      </w:r>
    </w:p>
  </w:endnote>
  <w:endnote w:type="continuationSeparator" w:id="0">
    <w:p w14:paraId="5BC9B1E4" w14:textId="77777777" w:rsidR="004B669F" w:rsidRDefault="004B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042CF" w14:textId="77777777" w:rsidR="004B669F" w:rsidRDefault="004B669F">
      <w:r>
        <w:separator/>
      </w:r>
    </w:p>
  </w:footnote>
  <w:footnote w:type="continuationSeparator" w:id="0">
    <w:p w14:paraId="4A33E3EC" w14:textId="77777777" w:rsidR="004B669F" w:rsidRDefault="004B669F">
      <w:r>
        <w:continuationSeparator/>
      </w:r>
    </w:p>
  </w:footnote>
  <w:footnote w:id="1">
    <w:p w14:paraId="31C1EDD2" w14:textId="77777777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295268">
    <w:pPr>
      <w:pStyle w:val="Nagwek"/>
      <w:jc w:val="center"/>
    </w:pPr>
    <w:bookmarkStart w:id="9" w:name="_Hlk221778659"/>
    <w:bookmarkStart w:id="10" w:name="_Hlk221778660"/>
    <w:bookmarkStart w:id="11" w:name="_Hlk221778661"/>
    <w:bookmarkStart w:id="12" w:name="_Hlk221778662"/>
    <w:bookmarkStart w:id="13" w:name="_Hlk221778664"/>
    <w:bookmarkStart w:id="14" w:name="_Hlk221778665"/>
    <w:bookmarkStart w:id="15" w:name="_Hlk221778666"/>
    <w:bookmarkStart w:id="16" w:name="_Hlk221778667"/>
    <w:bookmarkStart w:id="17" w:name="_Hlk221778668"/>
    <w:bookmarkStart w:id="18" w:name="_Hlk221778669"/>
    <w:bookmarkStart w:id="19" w:name="_Hlk221778670"/>
    <w:bookmarkStart w:id="20" w:name="_Hlk221778671"/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E2CFC"/>
    <w:multiLevelType w:val="hybridMultilevel"/>
    <w:tmpl w:val="A7C25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166F5"/>
    <w:multiLevelType w:val="hybridMultilevel"/>
    <w:tmpl w:val="6B341D56"/>
    <w:lvl w:ilvl="0" w:tplc="6156BBCE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E8DE1052">
      <w:numFmt w:val="bullet"/>
      <w:lvlText w:val="ÿ"/>
      <w:lvlJc w:val="left"/>
      <w:pPr>
        <w:ind w:left="2149" w:hanging="360"/>
      </w:pPr>
      <w:rPr>
        <w:rFonts w:ascii="Symbol" w:eastAsia="Times New Roman" w:hAnsi="Symbol" w:cs="Aria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6"/>
  </w:num>
  <w:num w:numId="2" w16cid:durableId="1906186095">
    <w:abstractNumId w:val="15"/>
  </w:num>
  <w:num w:numId="3" w16cid:durableId="1681618092">
    <w:abstractNumId w:val="7"/>
  </w:num>
  <w:num w:numId="4" w16cid:durableId="209348552">
    <w:abstractNumId w:val="9"/>
  </w:num>
  <w:num w:numId="5" w16cid:durableId="1825537701">
    <w:abstractNumId w:val="0"/>
  </w:num>
  <w:num w:numId="6" w16cid:durableId="1553541187">
    <w:abstractNumId w:val="14"/>
  </w:num>
  <w:num w:numId="7" w16cid:durableId="214897540">
    <w:abstractNumId w:val="11"/>
  </w:num>
  <w:num w:numId="8" w16cid:durableId="784613150">
    <w:abstractNumId w:val="2"/>
  </w:num>
  <w:num w:numId="9" w16cid:durableId="868950292">
    <w:abstractNumId w:val="8"/>
  </w:num>
  <w:num w:numId="10" w16cid:durableId="628979428">
    <w:abstractNumId w:val="10"/>
  </w:num>
  <w:num w:numId="11" w16cid:durableId="105273507">
    <w:abstractNumId w:val="6"/>
  </w:num>
  <w:num w:numId="12" w16cid:durableId="1794205343">
    <w:abstractNumId w:val="3"/>
  </w:num>
  <w:num w:numId="13" w16cid:durableId="1254775620">
    <w:abstractNumId w:val="12"/>
  </w:num>
  <w:num w:numId="14" w16cid:durableId="400182635">
    <w:abstractNumId w:val="13"/>
  </w:num>
  <w:num w:numId="15" w16cid:durableId="650014222">
    <w:abstractNumId w:val="17"/>
  </w:num>
  <w:num w:numId="16" w16cid:durableId="1851917600">
    <w:abstractNumId w:val="4"/>
  </w:num>
  <w:num w:numId="17" w16cid:durableId="1548486528">
    <w:abstractNumId w:val="1"/>
  </w:num>
  <w:num w:numId="18" w16cid:durableId="136236639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6558D"/>
    <w:rsid w:val="00066BA7"/>
    <w:rsid w:val="000719D0"/>
    <w:rsid w:val="00071FE3"/>
    <w:rsid w:val="00076FFB"/>
    <w:rsid w:val="000859D9"/>
    <w:rsid w:val="00097313"/>
    <w:rsid w:val="000A4C2D"/>
    <w:rsid w:val="000B7920"/>
    <w:rsid w:val="000C3F6C"/>
    <w:rsid w:val="000D2EDF"/>
    <w:rsid w:val="000D4D84"/>
    <w:rsid w:val="000F47FB"/>
    <w:rsid w:val="00112C48"/>
    <w:rsid w:val="00121113"/>
    <w:rsid w:val="001274DC"/>
    <w:rsid w:val="001277F8"/>
    <w:rsid w:val="0013376D"/>
    <w:rsid w:val="00157AC7"/>
    <w:rsid w:val="00160E9C"/>
    <w:rsid w:val="001642F3"/>
    <w:rsid w:val="00174A30"/>
    <w:rsid w:val="00183D95"/>
    <w:rsid w:val="0018410E"/>
    <w:rsid w:val="00187BC0"/>
    <w:rsid w:val="00195E99"/>
    <w:rsid w:val="001C7958"/>
    <w:rsid w:val="001D2B79"/>
    <w:rsid w:val="001F5C81"/>
    <w:rsid w:val="00221448"/>
    <w:rsid w:val="00221FF9"/>
    <w:rsid w:val="002569A6"/>
    <w:rsid w:val="002679F0"/>
    <w:rsid w:val="00281DC6"/>
    <w:rsid w:val="002921BA"/>
    <w:rsid w:val="002937D6"/>
    <w:rsid w:val="00295268"/>
    <w:rsid w:val="0029605A"/>
    <w:rsid w:val="002B086E"/>
    <w:rsid w:val="002B5372"/>
    <w:rsid w:val="002B612F"/>
    <w:rsid w:val="002D0B11"/>
    <w:rsid w:val="002F3B02"/>
    <w:rsid w:val="00302047"/>
    <w:rsid w:val="00302EAC"/>
    <w:rsid w:val="0030391A"/>
    <w:rsid w:val="00317C43"/>
    <w:rsid w:val="003261A7"/>
    <w:rsid w:val="00335F04"/>
    <w:rsid w:val="00342D95"/>
    <w:rsid w:val="00351CB8"/>
    <w:rsid w:val="0036256A"/>
    <w:rsid w:val="00375BDF"/>
    <w:rsid w:val="00381520"/>
    <w:rsid w:val="00384E36"/>
    <w:rsid w:val="003A652F"/>
    <w:rsid w:val="003B13D5"/>
    <w:rsid w:val="003D0170"/>
    <w:rsid w:val="003F43BE"/>
    <w:rsid w:val="004064EE"/>
    <w:rsid w:val="00410E9B"/>
    <w:rsid w:val="004127BF"/>
    <w:rsid w:val="00443C09"/>
    <w:rsid w:val="00452682"/>
    <w:rsid w:val="00460383"/>
    <w:rsid w:val="00463832"/>
    <w:rsid w:val="004660B2"/>
    <w:rsid w:val="00467243"/>
    <w:rsid w:val="004858D2"/>
    <w:rsid w:val="004A122E"/>
    <w:rsid w:val="004A2566"/>
    <w:rsid w:val="004B669F"/>
    <w:rsid w:val="004B6C66"/>
    <w:rsid w:val="005001EB"/>
    <w:rsid w:val="00503B70"/>
    <w:rsid w:val="0050665F"/>
    <w:rsid w:val="005130F0"/>
    <w:rsid w:val="0051361E"/>
    <w:rsid w:val="0051587F"/>
    <w:rsid w:val="00535222"/>
    <w:rsid w:val="00535E57"/>
    <w:rsid w:val="0054209F"/>
    <w:rsid w:val="005426FC"/>
    <w:rsid w:val="00563A31"/>
    <w:rsid w:val="00592545"/>
    <w:rsid w:val="00597773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138D"/>
    <w:rsid w:val="00635C6E"/>
    <w:rsid w:val="00655408"/>
    <w:rsid w:val="0068222F"/>
    <w:rsid w:val="006929C9"/>
    <w:rsid w:val="006A2CCB"/>
    <w:rsid w:val="006B0115"/>
    <w:rsid w:val="006B5C98"/>
    <w:rsid w:val="006C52A7"/>
    <w:rsid w:val="006E52BD"/>
    <w:rsid w:val="006E5589"/>
    <w:rsid w:val="00740C0B"/>
    <w:rsid w:val="00757AB3"/>
    <w:rsid w:val="007717C3"/>
    <w:rsid w:val="00796E10"/>
    <w:rsid w:val="007D1797"/>
    <w:rsid w:val="007D581A"/>
    <w:rsid w:val="0080270C"/>
    <w:rsid w:val="00813379"/>
    <w:rsid w:val="00845D8B"/>
    <w:rsid w:val="00853B6B"/>
    <w:rsid w:val="00882B8D"/>
    <w:rsid w:val="008D29B6"/>
    <w:rsid w:val="008F47D5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D2003"/>
    <w:rsid w:val="009D29E9"/>
    <w:rsid w:val="009D2A89"/>
    <w:rsid w:val="009E1B04"/>
    <w:rsid w:val="009E5297"/>
    <w:rsid w:val="009E719E"/>
    <w:rsid w:val="009F45A4"/>
    <w:rsid w:val="00A24D7C"/>
    <w:rsid w:val="00A35787"/>
    <w:rsid w:val="00A35DA2"/>
    <w:rsid w:val="00A36B18"/>
    <w:rsid w:val="00A45690"/>
    <w:rsid w:val="00A6788E"/>
    <w:rsid w:val="00A90AD6"/>
    <w:rsid w:val="00AA1173"/>
    <w:rsid w:val="00AC0870"/>
    <w:rsid w:val="00AE55B5"/>
    <w:rsid w:val="00B03F5C"/>
    <w:rsid w:val="00B07767"/>
    <w:rsid w:val="00B22D6B"/>
    <w:rsid w:val="00B36CBF"/>
    <w:rsid w:val="00B45820"/>
    <w:rsid w:val="00B461D4"/>
    <w:rsid w:val="00B621EF"/>
    <w:rsid w:val="00B71BCD"/>
    <w:rsid w:val="00B73557"/>
    <w:rsid w:val="00B769F8"/>
    <w:rsid w:val="00B94460"/>
    <w:rsid w:val="00BA3346"/>
    <w:rsid w:val="00BA6BE2"/>
    <w:rsid w:val="00BB3E12"/>
    <w:rsid w:val="00BB7503"/>
    <w:rsid w:val="00BC04B5"/>
    <w:rsid w:val="00BE0CF9"/>
    <w:rsid w:val="00BE1621"/>
    <w:rsid w:val="00C02BAF"/>
    <w:rsid w:val="00C12016"/>
    <w:rsid w:val="00C2766B"/>
    <w:rsid w:val="00C336B1"/>
    <w:rsid w:val="00C3420C"/>
    <w:rsid w:val="00C377E6"/>
    <w:rsid w:val="00C41F03"/>
    <w:rsid w:val="00C4798D"/>
    <w:rsid w:val="00C509E8"/>
    <w:rsid w:val="00C74FE9"/>
    <w:rsid w:val="00C868BA"/>
    <w:rsid w:val="00C97296"/>
    <w:rsid w:val="00CA0475"/>
    <w:rsid w:val="00CA66C2"/>
    <w:rsid w:val="00CA7C6C"/>
    <w:rsid w:val="00CB2BE7"/>
    <w:rsid w:val="00CB4F91"/>
    <w:rsid w:val="00CB68B7"/>
    <w:rsid w:val="00CE17EE"/>
    <w:rsid w:val="00CF77BE"/>
    <w:rsid w:val="00D069E8"/>
    <w:rsid w:val="00D17FD4"/>
    <w:rsid w:val="00D200D8"/>
    <w:rsid w:val="00D52299"/>
    <w:rsid w:val="00D5613E"/>
    <w:rsid w:val="00D65BE5"/>
    <w:rsid w:val="00D71074"/>
    <w:rsid w:val="00D710C9"/>
    <w:rsid w:val="00D7115D"/>
    <w:rsid w:val="00D7348B"/>
    <w:rsid w:val="00D74BC1"/>
    <w:rsid w:val="00D75D14"/>
    <w:rsid w:val="00D81677"/>
    <w:rsid w:val="00D913F1"/>
    <w:rsid w:val="00DA06F8"/>
    <w:rsid w:val="00DA6138"/>
    <w:rsid w:val="00DD0E27"/>
    <w:rsid w:val="00DE3742"/>
    <w:rsid w:val="00DE706A"/>
    <w:rsid w:val="00DF35DC"/>
    <w:rsid w:val="00E03BCB"/>
    <w:rsid w:val="00E21032"/>
    <w:rsid w:val="00E2615C"/>
    <w:rsid w:val="00E554F1"/>
    <w:rsid w:val="00E57579"/>
    <w:rsid w:val="00E61D09"/>
    <w:rsid w:val="00E67A95"/>
    <w:rsid w:val="00E72FDC"/>
    <w:rsid w:val="00E77050"/>
    <w:rsid w:val="00E775CB"/>
    <w:rsid w:val="00E93CBB"/>
    <w:rsid w:val="00EA4B0A"/>
    <w:rsid w:val="00EC106A"/>
    <w:rsid w:val="00EC7EB4"/>
    <w:rsid w:val="00EE3481"/>
    <w:rsid w:val="00EE6576"/>
    <w:rsid w:val="00F23F05"/>
    <w:rsid w:val="00F2537A"/>
    <w:rsid w:val="00F33316"/>
    <w:rsid w:val="00F52DCA"/>
    <w:rsid w:val="00F62DD5"/>
    <w:rsid w:val="00F63080"/>
    <w:rsid w:val="00F67712"/>
    <w:rsid w:val="00F8423C"/>
    <w:rsid w:val="00F92545"/>
    <w:rsid w:val="00F95927"/>
    <w:rsid w:val="00FA46AF"/>
    <w:rsid w:val="00FA79F5"/>
    <w:rsid w:val="00FB4850"/>
    <w:rsid w:val="00FD1500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</TotalTime>
  <Pages>3</Pages>
  <Words>905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3</cp:revision>
  <cp:lastPrinted>2025-10-01T12:09:00Z</cp:lastPrinted>
  <dcterms:created xsi:type="dcterms:W3CDTF">2026-03-13T13:45:00Z</dcterms:created>
  <dcterms:modified xsi:type="dcterms:W3CDTF">2026-03-13T14:16:00Z</dcterms:modified>
</cp:coreProperties>
</file>